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41F3C" w14:textId="73E05997" w:rsidR="006B2F86" w:rsidRDefault="00AB4468" w:rsidP="00E71FC3">
      <w:pPr>
        <w:pStyle w:val="NoSpacing"/>
      </w:pPr>
      <w:r>
        <w:rPr>
          <w:u w:val="single"/>
        </w:rPr>
        <w:t>Margery SWYNBOURNE</w:t>
      </w:r>
      <w:r>
        <w:t xml:space="preserve">   </w:t>
      </w:r>
      <w:proofErr w:type="gramStart"/>
      <w:r>
        <w:t xml:space="preserve">   (</w:t>
      </w:r>
      <w:proofErr w:type="gramEnd"/>
      <w:r>
        <w:t>fl.1450)</w:t>
      </w:r>
    </w:p>
    <w:p w14:paraId="00D9ECB2" w14:textId="435A1F70" w:rsidR="00AB4468" w:rsidRDefault="00AB4468" w:rsidP="00E71FC3">
      <w:pPr>
        <w:pStyle w:val="NoSpacing"/>
      </w:pPr>
    </w:p>
    <w:p w14:paraId="7374DD0F" w14:textId="655177CA" w:rsidR="00AB4468" w:rsidRDefault="00AB4468" w:rsidP="00E71FC3">
      <w:pPr>
        <w:pStyle w:val="NoSpacing"/>
      </w:pPr>
    </w:p>
    <w:p w14:paraId="016D7D98" w14:textId="6456E20C" w:rsidR="00AB4468" w:rsidRDefault="00AB4468" w:rsidP="00E71FC3">
      <w:pPr>
        <w:pStyle w:val="NoSpacing"/>
      </w:pPr>
      <w:r>
        <w:t xml:space="preserve">Daughter of Thomas </w:t>
      </w:r>
      <w:proofErr w:type="spellStart"/>
      <w:r>
        <w:t>Swynbourne</w:t>
      </w:r>
      <w:proofErr w:type="spellEnd"/>
      <w:r>
        <w:t xml:space="preserve"> of York.  (Peerage 1970 p.2390)</w:t>
      </w:r>
    </w:p>
    <w:p w14:paraId="742AD001" w14:textId="2DA81A77" w:rsidR="00AB4468" w:rsidRDefault="00AB4468" w:rsidP="00E71FC3">
      <w:pPr>
        <w:pStyle w:val="NoSpacing"/>
      </w:pPr>
      <w:r>
        <w:t xml:space="preserve">= William Scott of Stapleford </w:t>
      </w:r>
      <w:proofErr w:type="spellStart"/>
      <w:r>
        <w:t>Towney</w:t>
      </w:r>
      <w:proofErr w:type="spellEnd"/>
      <w:r>
        <w:t>, Essex(q.v.).   (q.v.)</w:t>
      </w:r>
    </w:p>
    <w:p w14:paraId="250C2318" w14:textId="67E78D1A" w:rsidR="00AB4468" w:rsidRDefault="00AB4468" w:rsidP="00E71FC3">
      <w:pPr>
        <w:pStyle w:val="NoSpacing"/>
      </w:pPr>
      <w:r>
        <w:t xml:space="preserve">Son:   </w:t>
      </w:r>
      <w:proofErr w:type="gramStart"/>
      <w:r>
        <w:t>John(</w:t>
      </w:r>
      <w:proofErr w:type="gramEnd"/>
      <w:r>
        <w:t>b.ca.1456).   (ibid.)</w:t>
      </w:r>
    </w:p>
    <w:p w14:paraId="391D1B34" w14:textId="2CA95DED" w:rsidR="00AB4468" w:rsidRDefault="00AB4468" w:rsidP="00E71FC3">
      <w:pPr>
        <w:pStyle w:val="NoSpacing"/>
      </w:pPr>
    </w:p>
    <w:p w14:paraId="7885243C" w14:textId="26CC1B84" w:rsidR="00AB4468" w:rsidRDefault="00AB4468" w:rsidP="00E71FC3">
      <w:pPr>
        <w:pStyle w:val="NoSpacing"/>
      </w:pPr>
    </w:p>
    <w:p w14:paraId="7F486B65" w14:textId="025D9EF0" w:rsidR="00AB4468" w:rsidRPr="00AB4468" w:rsidRDefault="00AB4468" w:rsidP="00E71FC3">
      <w:pPr>
        <w:pStyle w:val="NoSpacing"/>
      </w:pPr>
      <w:r>
        <w:t>19 May 2018</w:t>
      </w:r>
      <w:bookmarkStart w:id="0" w:name="_GoBack"/>
      <w:bookmarkEnd w:id="0"/>
    </w:p>
    <w:sectPr w:rsidR="00AB4468" w:rsidRPr="00AB44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F2FDE" w14:textId="77777777" w:rsidR="00AB4468" w:rsidRDefault="00AB4468" w:rsidP="00E71FC3">
      <w:pPr>
        <w:spacing w:after="0" w:line="240" w:lineRule="auto"/>
      </w:pPr>
      <w:r>
        <w:separator/>
      </w:r>
    </w:p>
  </w:endnote>
  <w:endnote w:type="continuationSeparator" w:id="0">
    <w:p w14:paraId="30BCA5E9" w14:textId="77777777" w:rsidR="00AB4468" w:rsidRDefault="00AB44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FD6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F0521" w14:textId="77777777" w:rsidR="00AB4468" w:rsidRDefault="00AB4468" w:rsidP="00E71FC3">
      <w:pPr>
        <w:spacing w:after="0" w:line="240" w:lineRule="auto"/>
      </w:pPr>
      <w:r>
        <w:separator/>
      </w:r>
    </w:p>
  </w:footnote>
  <w:footnote w:type="continuationSeparator" w:id="0">
    <w:p w14:paraId="3767173C" w14:textId="77777777" w:rsidR="00AB4468" w:rsidRDefault="00AB44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468"/>
    <w:rsid w:val="001A7C09"/>
    <w:rsid w:val="00577BD5"/>
    <w:rsid w:val="00656CBA"/>
    <w:rsid w:val="006A1F77"/>
    <w:rsid w:val="00733BE7"/>
    <w:rsid w:val="00AB446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774BF"/>
  <w15:chartTrackingRefBased/>
  <w15:docId w15:val="{D3FE6DD9-198D-4AF7-BF76-94F90FDD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2018-05-19T20:15:00Z</dcterms:created>
  <dcterms:modified xsi:type="dcterms:W3CDTF">2018-05-19T20:18:00Z</dcterms:modified>
</cp:coreProperties>
</file>